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4EABD" w14:textId="77777777" w:rsidR="0083513B" w:rsidRDefault="0083513B" w:rsidP="0083513B">
      <w:pPr>
        <w:pStyle w:val="NoSpacing"/>
        <w:rPr>
          <w:rStyle w:val="s1"/>
        </w:rPr>
      </w:pPr>
      <w:r>
        <w:rPr>
          <w:rStyle w:val="s1"/>
          <w:u w:val="single"/>
        </w:rPr>
        <w:t>Robert NARFORD</w:t>
      </w:r>
      <w:r>
        <w:rPr>
          <w:rStyle w:val="s1"/>
        </w:rPr>
        <w:t xml:space="preserve">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fl.1505)</w:t>
      </w:r>
    </w:p>
    <w:p w14:paraId="23CE43DB" w14:textId="77777777" w:rsidR="0083513B" w:rsidRDefault="0083513B" w:rsidP="0083513B">
      <w:pPr>
        <w:pStyle w:val="NoSpacing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Bixley</w:t>
      </w:r>
      <w:proofErr w:type="spellEnd"/>
      <w:r>
        <w:rPr>
          <w:rStyle w:val="s1"/>
        </w:rPr>
        <w:t>, Norfolk.</w:t>
      </w:r>
    </w:p>
    <w:p w14:paraId="3B0DF151" w14:textId="77777777" w:rsidR="0083513B" w:rsidRDefault="0083513B" w:rsidP="0083513B">
      <w:pPr>
        <w:pStyle w:val="NoSpacing"/>
        <w:rPr>
          <w:rStyle w:val="s1"/>
        </w:rPr>
      </w:pPr>
    </w:p>
    <w:p w14:paraId="20EF7237" w14:textId="77777777" w:rsidR="0083513B" w:rsidRDefault="0083513B" w:rsidP="0083513B">
      <w:pPr>
        <w:pStyle w:val="NoSpacing"/>
        <w:rPr>
          <w:rStyle w:val="s1"/>
        </w:rPr>
      </w:pPr>
    </w:p>
    <w:p w14:paraId="1CFD6DE4" w14:textId="77777777" w:rsidR="0083513B" w:rsidRDefault="0083513B" w:rsidP="0083513B">
      <w:pPr>
        <w:pStyle w:val="NoSpacing"/>
        <w:ind w:firstLine="720"/>
      </w:pPr>
      <w:r>
        <w:rPr>
          <w:rStyle w:val="s1"/>
        </w:rPr>
        <w:t>1505</w:t>
      </w:r>
      <w:r>
        <w:rPr>
          <w:rStyle w:val="s1"/>
        </w:rPr>
        <w:tab/>
      </w:r>
      <w:r>
        <w:t>He made his Will.</w:t>
      </w:r>
    </w:p>
    <w:p w14:paraId="416D895D" w14:textId="77777777" w:rsidR="0083513B" w:rsidRDefault="0083513B" w:rsidP="0083513B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193)</w:t>
      </w:r>
    </w:p>
    <w:p w14:paraId="223B7DD8" w14:textId="77777777" w:rsidR="0083513B" w:rsidRDefault="0083513B" w:rsidP="0083513B">
      <w:pPr>
        <w:pStyle w:val="NoSpacing"/>
        <w:rPr>
          <w:rStyle w:val="s1"/>
        </w:rPr>
      </w:pPr>
    </w:p>
    <w:p w14:paraId="5F577EC4" w14:textId="77777777" w:rsidR="0083513B" w:rsidRDefault="0083513B" w:rsidP="0083513B">
      <w:pPr>
        <w:pStyle w:val="NoSpacing"/>
        <w:rPr>
          <w:rStyle w:val="s1"/>
        </w:rPr>
      </w:pPr>
    </w:p>
    <w:p w14:paraId="3AA700FE" w14:textId="77777777" w:rsidR="0083513B" w:rsidRDefault="0083513B" w:rsidP="0083513B">
      <w:pPr>
        <w:pStyle w:val="NoSpacing"/>
        <w:rPr>
          <w:rStyle w:val="s1"/>
        </w:rPr>
      </w:pPr>
      <w:r>
        <w:rPr>
          <w:rStyle w:val="s1"/>
        </w:rPr>
        <w:t>4 February 2018</w:t>
      </w:r>
    </w:p>
    <w:p w14:paraId="7F883561" w14:textId="77777777" w:rsidR="006B2F86" w:rsidRPr="00E71FC3" w:rsidRDefault="008351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B9D75" w14:textId="77777777" w:rsidR="0083513B" w:rsidRDefault="0083513B" w:rsidP="00E71FC3">
      <w:pPr>
        <w:spacing w:after="0" w:line="240" w:lineRule="auto"/>
      </w:pPr>
      <w:r>
        <w:separator/>
      </w:r>
    </w:p>
  </w:endnote>
  <w:endnote w:type="continuationSeparator" w:id="0">
    <w:p w14:paraId="7FD16B9D" w14:textId="77777777" w:rsidR="0083513B" w:rsidRDefault="008351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0878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4CFFD" w14:textId="77777777" w:rsidR="0083513B" w:rsidRDefault="0083513B" w:rsidP="00E71FC3">
      <w:pPr>
        <w:spacing w:after="0" w:line="240" w:lineRule="auto"/>
      </w:pPr>
      <w:r>
        <w:separator/>
      </w:r>
    </w:p>
  </w:footnote>
  <w:footnote w:type="continuationSeparator" w:id="0">
    <w:p w14:paraId="29A96861" w14:textId="77777777" w:rsidR="0083513B" w:rsidRDefault="008351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13B"/>
    <w:rsid w:val="001A7C09"/>
    <w:rsid w:val="00577BD5"/>
    <w:rsid w:val="00656CBA"/>
    <w:rsid w:val="006A1F77"/>
    <w:rsid w:val="00733BE7"/>
    <w:rsid w:val="0083513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BCD57"/>
  <w15:chartTrackingRefBased/>
  <w15:docId w15:val="{9203BEE3-AF28-4803-878F-EC91C8AA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83513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83513B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2018-11-25T21:56:00Z</dcterms:created>
  <dcterms:modified xsi:type="dcterms:W3CDTF">2018-11-25T21:57:00Z</dcterms:modified>
</cp:coreProperties>
</file>